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5CDBCF4C"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RAN4-</w:t>
      </w:r>
      <w:r w:rsidR="00E76D4B">
        <w:rPr>
          <w:sz w:val="24"/>
          <w:szCs w:val="24"/>
          <w:lang w:val="pt-BR"/>
        </w:rPr>
        <w:t>89</w:t>
      </w:r>
      <w:r>
        <w:rPr>
          <w:sz w:val="24"/>
          <w:szCs w:val="24"/>
          <w:lang w:val="pt-BR"/>
        </w:rPr>
        <w:tab/>
      </w:r>
      <w:r w:rsidR="001E5238" w:rsidRPr="001E5238">
        <w:rPr>
          <w:sz w:val="24"/>
          <w:szCs w:val="24"/>
          <w:lang w:val="pt-BR"/>
        </w:rPr>
        <w:t>R4-1814681</w:t>
      </w:r>
    </w:p>
    <w:bookmarkEnd w:id="0"/>
    <w:p w14:paraId="34108BB6" w14:textId="6C106D69" w:rsidR="00E76D4B" w:rsidRDefault="00E76D4B" w:rsidP="00E76D4B">
      <w:pPr>
        <w:pStyle w:val="Header"/>
        <w:tabs>
          <w:tab w:val="right" w:pos="10206"/>
        </w:tabs>
        <w:spacing w:after="120"/>
        <w:rPr>
          <w:rFonts w:cs="Arial"/>
          <w:sz w:val="24"/>
        </w:rPr>
      </w:pPr>
      <w:r>
        <w:rPr>
          <w:rFonts w:cs="Arial"/>
          <w:sz w:val="24"/>
        </w:rPr>
        <w:t>Spokane, USA, 12 – 16 November 2018</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106774C8" w14:textId="0CFD2EBD" w:rsidR="00F37D44" w:rsidRDefault="00664D98" w:rsidP="00F37D44">
      <w:pPr>
        <w:spacing w:after="120"/>
        <w:ind w:left="1985" w:hanging="1985"/>
        <w:rPr>
          <w:rFonts w:ascii="Arial" w:hAnsi="Arial" w:cs="Arial"/>
          <w:bCs/>
          <w:color w:val="FF0000"/>
        </w:rPr>
      </w:pPr>
      <w:r w:rsidRPr="00F37D44">
        <w:rPr>
          <w:b/>
          <w:sz w:val="24"/>
          <w:szCs w:val="24"/>
          <w:lang w:val="en-US"/>
        </w:rPr>
        <w:t>Title:</w:t>
      </w:r>
      <w:r w:rsidR="00F37D44">
        <w:rPr>
          <w:b/>
        </w:rPr>
        <w:t xml:space="preserve"> </w:t>
      </w:r>
      <w:r w:rsidR="00F37D44" w:rsidRPr="00F37D44">
        <w:rPr>
          <w:sz w:val="24"/>
          <w:szCs w:val="24"/>
          <w:lang w:val="en-US"/>
        </w:rPr>
        <w:t xml:space="preserve">Size of exclusion zones for EMC immunity for OTA AAS and </w:t>
      </w:r>
      <w:r w:rsidR="008374B0">
        <w:rPr>
          <w:sz w:val="24"/>
          <w:szCs w:val="24"/>
          <w:lang w:val="en-US"/>
        </w:rPr>
        <w:t xml:space="preserve">NR BS </w:t>
      </w:r>
      <w:r w:rsidR="00F37D44" w:rsidRPr="00F37D44">
        <w:rPr>
          <w:sz w:val="24"/>
          <w:szCs w:val="24"/>
          <w:lang w:val="en-US"/>
        </w:rPr>
        <w:t>1-O</w:t>
      </w:r>
    </w:p>
    <w:p w14:paraId="7E9B3BA8" w14:textId="1FE4B71E" w:rsidR="00664D98" w:rsidRPr="001E1AE2" w:rsidRDefault="00664D98" w:rsidP="00664D98">
      <w:pPr>
        <w:pStyle w:val="BodyText"/>
        <w:spacing w:after="120"/>
      </w:pPr>
      <w:r w:rsidRPr="001E1AE2">
        <w:rPr>
          <w:b/>
        </w:rPr>
        <w:t>Agenda item:</w:t>
      </w:r>
      <w:r w:rsidRPr="001E1AE2">
        <w:rPr>
          <w:b/>
        </w:rPr>
        <w:tab/>
      </w:r>
      <w:r w:rsidRPr="001E1AE2">
        <w:rPr>
          <w:b/>
        </w:rPr>
        <w:tab/>
      </w:r>
      <w:bookmarkStart w:id="1" w:name="_Hlk513226177"/>
      <w:r w:rsidR="00C46C96" w:rsidRPr="001E1AE2">
        <w:t xml:space="preserve"> </w:t>
      </w:r>
      <w:bookmarkEnd w:id="1"/>
      <w:r w:rsidR="00AF0DF0" w:rsidRPr="00AF0DF0">
        <w:t>7.10.2.2</w:t>
      </w:r>
      <w:bookmarkStart w:id="2" w:name="_GoBack"/>
      <w:bookmarkEnd w:id="2"/>
    </w:p>
    <w:p w14:paraId="244C963E" w14:textId="32C2B991" w:rsidR="00664D98" w:rsidRPr="005C2B50" w:rsidRDefault="00664D98" w:rsidP="00664D98">
      <w:pPr>
        <w:pStyle w:val="BodyText"/>
        <w:spacing w:after="120"/>
        <w:rPr>
          <w:b/>
        </w:rPr>
      </w:pPr>
      <w:r w:rsidRPr="005C2B50">
        <w:rPr>
          <w:b/>
        </w:rPr>
        <w:t>Document for:</w:t>
      </w:r>
      <w:r w:rsidRPr="005C2B50">
        <w:rPr>
          <w:b/>
        </w:rPr>
        <w:tab/>
      </w:r>
      <w:r w:rsidR="00D35C7F">
        <w:t>Approval</w:t>
      </w:r>
    </w:p>
    <w:p w14:paraId="292C85E4" w14:textId="77777777" w:rsidR="00664D98" w:rsidRDefault="00664D98" w:rsidP="00664D98">
      <w:pPr>
        <w:pStyle w:val="Heading1"/>
        <w:rPr>
          <w:lang w:val="en-US"/>
        </w:rPr>
      </w:pPr>
      <w:r w:rsidRPr="006A67A0">
        <w:rPr>
          <w:lang w:val="en-US"/>
        </w:rPr>
        <w:t>Introduction</w:t>
      </w:r>
    </w:p>
    <w:p w14:paraId="4802FB83" w14:textId="6F2D373C" w:rsidR="00D23CFC" w:rsidRPr="00D23CFC" w:rsidRDefault="00D23CFC" w:rsidP="00D23CFC">
      <w:pPr>
        <w:spacing w:line="276" w:lineRule="auto"/>
        <w:jc w:val="both"/>
        <w:rPr>
          <w:color w:val="000000" w:themeColor="text1"/>
          <w:sz w:val="22"/>
          <w:szCs w:val="22"/>
        </w:rPr>
      </w:pPr>
      <w:r w:rsidRPr="00D23CFC">
        <w:rPr>
          <w:color w:val="000000" w:themeColor="text1"/>
          <w:sz w:val="22"/>
          <w:szCs w:val="22"/>
        </w:rPr>
        <w:t>In previous RAN4 meetings, the discussion around the EMC immunity exclusion zones in relation to out-of-band blocking for AA</w:t>
      </w:r>
      <w:r w:rsidR="008374B0">
        <w:rPr>
          <w:color w:val="000000" w:themeColor="text1"/>
          <w:sz w:val="22"/>
          <w:szCs w:val="22"/>
        </w:rPr>
        <w:t>S and NR for bands larger than 1</w:t>
      </w:r>
      <w:r w:rsidRPr="00D23CFC">
        <w:rPr>
          <w:color w:val="000000" w:themeColor="text1"/>
          <w:sz w:val="22"/>
          <w:szCs w:val="22"/>
        </w:rPr>
        <w:t>00 MHz.</w:t>
      </w:r>
      <w:r>
        <w:rPr>
          <w:color w:val="000000" w:themeColor="text1"/>
          <w:sz w:val="22"/>
          <w:szCs w:val="22"/>
        </w:rPr>
        <w:t xml:space="preserve"> </w:t>
      </w:r>
    </w:p>
    <w:p w14:paraId="6FE1C866" w14:textId="3577A602" w:rsidR="00205D9B" w:rsidRPr="00FF6480" w:rsidRDefault="00D23CFC" w:rsidP="00D23CFC">
      <w:pPr>
        <w:spacing w:line="276" w:lineRule="auto"/>
        <w:jc w:val="both"/>
        <w:rPr>
          <w:color w:val="000000" w:themeColor="text1"/>
          <w:sz w:val="22"/>
          <w:szCs w:val="22"/>
        </w:rPr>
      </w:pPr>
      <w:r w:rsidRPr="00D23CFC">
        <w:rPr>
          <w:color w:val="000000" w:themeColor="text1"/>
          <w:sz w:val="22"/>
          <w:szCs w:val="22"/>
        </w:rPr>
        <w:t>In this paper, we further elaborate on the implications and the need to extend the size of exclusion zones and propose a way forward.</w:t>
      </w:r>
    </w:p>
    <w:p w14:paraId="47A8774F" w14:textId="4284365B" w:rsidR="002E57B8" w:rsidRDefault="002E57B8" w:rsidP="002E57B8">
      <w:pPr>
        <w:pStyle w:val="Heading1"/>
      </w:pPr>
      <w:r>
        <w:t>Discussion</w:t>
      </w:r>
    </w:p>
    <w:p w14:paraId="01343DEF" w14:textId="46DE4704"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The OTA out-of-band blocking requirement for AAS and NR for FR1 is based on 0.36 V/m (which corresponds to -15 dBm as conducted) and for bands larger than 200 MHz, the exclusion zone is specified as 60 MHz. The in-band blocking requirements is expressed as -43 dBm indicating than the needed attenuation for transition from in-band blocking and out-of-band blocking is 28 dB which is the filter attenuation requirements to satisfy the in-band and out-of-band blocking.</w:t>
      </w:r>
    </w:p>
    <w:p w14:paraId="4C38A91B" w14:textId="77777777"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The EMC immunity requirement is 10 V/m implying that the immunity interferer level in relation to out-of-band interferer is 20*log(10/0.36)= 28.9 dB more stringent given same exclusion zone size. In practice the EMC immunity imply filter attenuation will dominate the filter design if size of the exclusion zones is not adapted to ~30 dB more stringent requirements that EMC immunity would imply.</w:t>
      </w:r>
    </w:p>
    <w:p w14:paraId="34BC3BE4" w14:textId="5AAA56FA"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 xml:space="preserve">For any AAS type of products, the needed filters linearly scale with the number of sub-arrays implying that for e.g. AAS array size of 128, 128 filters would be needed. The limitation in size of AAS products and need for large number of filters emphasis the need for small size filters where unnecessary stringent requirements would not only results in very complex and non-feasible filter implementation but also impose performance penalties in terms of </w:t>
      </w:r>
      <w:r w:rsidRPr="00F47A80">
        <w:rPr>
          <w:b/>
          <w:color w:val="000000" w:themeColor="text1"/>
          <w:sz w:val="22"/>
          <w:szCs w:val="22"/>
        </w:rPr>
        <w:t>high insertion loss negatively affecting the output power and receiver sensitivity with degraded coverage as a consequence.</w:t>
      </w:r>
      <w:r w:rsidRPr="00666B21">
        <w:rPr>
          <w:color w:val="000000" w:themeColor="text1"/>
          <w:sz w:val="22"/>
          <w:szCs w:val="22"/>
        </w:rPr>
        <w:t xml:space="preserve"> </w:t>
      </w:r>
    </w:p>
    <w:p w14:paraId="345258EB" w14:textId="77777777"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One possible and reasonable approach avoiding this issue is to increase the size of exclusion zone for EMC immunity considering 30 dB additional attenuation needed.</w:t>
      </w:r>
    </w:p>
    <w:p w14:paraId="562A06F6" w14:textId="77F4FBF3"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 xml:space="preserve">Note that for EMC immunity, spatial exclusion might mitigate some part of 30 dB more stringent level but there are concerns about administrations accepting spatial exclusion as an alternative. For this </w:t>
      </w:r>
      <w:r w:rsidR="005162F5" w:rsidRPr="00666B21">
        <w:rPr>
          <w:color w:val="000000" w:themeColor="text1"/>
          <w:sz w:val="22"/>
          <w:szCs w:val="22"/>
        </w:rPr>
        <w:t>reason,</w:t>
      </w:r>
      <w:r w:rsidRPr="00666B21">
        <w:rPr>
          <w:color w:val="000000" w:themeColor="text1"/>
          <w:sz w:val="22"/>
          <w:szCs w:val="22"/>
        </w:rPr>
        <w:t xml:space="preserve"> we would like to have an additional option, in the form of extended exclusion zones. In our view the extension of exclusion zones is the only viable solution which need to be considered.</w:t>
      </w:r>
    </w:p>
    <w:p w14:paraId="2559F22C" w14:textId="77777777" w:rsidR="00666B21" w:rsidRPr="00666B21" w:rsidRDefault="00666B21" w:rsidP="00666B21">
      <w:pPr>
        <w:spacing w:line="276" w:lineRule="auto"/>
        <w:jc w:val="both"/>
        <w:rPr>
          <w:color w:val="000000" w:themeColor="text1"/>
          <w:sz w:val="22"/>
          <w:szCs w:val="22"/>
        </w:rPr>
      </w:pPr>
      <w:r w:rsidRPr="00666B21">
        <w:rPr>
          <w:color w:val="000000" w:themeColor="text1"/>
          <w:sz w:val="22"/>
          <w:szCs w:val="22"/>
        </w:rPr>
        <w:t>To visualize the filter complexity, example filters covering 400 MHz of bandwidth (e.g. B42+B43) that would satisfy the following cases is given in figure 1. Note that the size of the two filters was quite similar.</w:t>
      </w:r>
    </w:p>
    <w:p w14:paraId="06AC3D8E" w14:textId="77777777" w:rsidR="00666B21" w:rsidRPr="00A24FA9" w:rsidRDefault="00666B21" w:rsidP="00A24FA9">
      <w:pPr>
        <w:pStyle w:val="ListParagraph"/>
        <w:numPr>
          <w:ilvl w:val="0"/>
          <w:numId w:val="44"/>
        </w:numPr>
        <w:spacing w:line="276" w:lineRule="auto"/>
        <w:ind w:firstLineChars="0"/>
        <w:jc w:val="both"/>
        <w:rPr>
          <w:color w:val="000000" w:themeColor="text1"/>
          <w:sz w:val="22"/>
          <w:szCs w:val="22"/>
        </w:rPr>
      </w:pPr>
      <w:r w:rsidRPr="00A24FA9">
        <w:rPr>
          <w:color w:val="000000" w:themeColor="text1"/>
          <w:sz w:val="22"/>
          <w:szCs w:val="22"/>
        </w:rPr>
        <w:t>Case 1: Same exclusion zone (here 60 MHz) is used for EMC immunity and out-of-band blocking</w:t>
      </w:r>
    </w:p>
    <w:p w14:paraId="34569A12" w14:textId="383058E3" w:rsidR="00DC30E5" w:rsidRDefault="00666B21" w:rsidP="00A24FA9">
      <w:pPr>
        <w:pStyle w:val="ListParagraph"/>
        <w:numPr>
          <w:ilvl w:val="0"/>
          <w:numId w:val="44"/>
        </w:numPr>
        <w:spacing w:line="276" w:lineRule="auto"/>
        <w:ind w:firstLineChars="0"/>
        <w:jc w:val="both"/>
        <w:rPr>
          <w:color w:val="000000" w:themeColor="text1"/>
          <w:sz w:val="22"/>
          <w:szCs w:val="22"/>
        </w:rPr>
      </w:pPr>
      <w:r w:rsidRPr="00A24FA9">
        <w:rPr>
          <w:color w:val="000000" w:themeColor="text1"/>
          <w:sz w:val="22"/>
          <w:szCs w:val="22"/>
        </w:rPr>
        <w:t>Case 2:</w:t>
      </w:r>
      <w:r w:rsidR="0074576D">
        <w:rPr>
          <w:color w:val="000000" w:themeColor="text1"/>
          <w:sz w:val="22"/>
          <w:szCs w:val="22"/>
        </w:rPr>
        <w:t xml:space="preserve"> Extended exclusion zone of 150 </w:t>
      </w:r>
      <w:r w:rsidRPr="00A24FA9">
        <w:rPr>
          <w:color w:val="000000" w:themeColor="text1"/>
          <w:sz w:val="22"/>
          <w:szCs w:val="22"/>
        </w:rPr>
        <w:t>MHz for EMC immunity and 60 MHz exclusion zone for out-of-band blocking.</w:t>
      </w:r>
    </w:p>
    <w:p w14:paraId="67E635A9" w14:textId="5DEFDDBA" w:rsidR="0074576D" w:rsidRPr="00A24FA9" w:rsidRDefault="0074576D" w:rsidP="0074576D">
      <w:pPr>
        <w:pStyle w:val="ListParagraph"/>
        <w:numPr>
          <w:ilvl w:val="0"/>
          <w:numId w:val="44"/>
        </w:numPr>
        <w:spacing w:line="276" w:lineRule="auto"/>
        <w:ind w:firstLineChars="0"/>
        <w:jc w:val="both"/>
        <w:rPr>
          <w:color w:val="000000" w:themeColor="text1"/>
          <w:sz w:val="22"/>
          <w:szCs w:val="22"/>
        </w:rPr>
      </w:pPr>
      <w:r>
        <w:rPr>
          <w:color w:val="000000" w:themeColor="text1"/>
          <w:sz w:val="22"/>
          <w:szCs w:val="22"/>
        </w:rPr>
        <w:t>Case 3</w:t>
      </w:r>
      <w:r w:rsidRPr="00A24FA9">
        <w:rPr>
          <w:color w:val="000000" w:themeColor="text1"/>
          <w:sz w:val="22"/>
          <w:szCs w:val="22"/>
        </w:rPr>
        <w:t>:</w:t>
      </w:r>
      <w:r>
        <w:rPr>
          <w:color w:val="000000" w:themeColor="text1"/>
          <w:sz w:val="22"/>
          <w:szCs w:val="22"/>
        </w:rPr>
        <w:t xml:space="preserve"> Extended exclusion zone of 200 </w:t>
      </w:r>
      <w:r w:rsidRPr="00A24FA9">
        <w:rPr>
          <w:color w:val="000000" w:themeColor="text1"/>
          <w:sz w:val="22"/>
          <w:szCs w:val="22"/>
        </w:rPr>
        <w:t>MHz for EMC immunity and 60 MHz exclusion zone for out-of-band blocking.</w:t>
      </w:r>
    </w:p>
    <w:p w14:paraId="3767D90A" w14:textId="05408049" w:rsidR="00074B7A" w:rsidRDefault="00074B7A" w:rsidP="0074576D">
      <w:pPr>
        <w:spacing w:line="276" w:lineRule="auto"/>
        <w:jc w:val="center"/>
        <w:rPr>
          <w:color w:val="000000" w:themeColor="text1"/>
          <w:sz w:val="22"/>
          <w:szCs w:val="22"/>
        </w:rPr>
      </w:pPr>
      <w:r>
        <w:rPr>
          <w:noProof/>
        </w:rPr>
        <w:lastRenderedPageBreak/>
        <w:drawing>
          <wp:inline distT="0" distB="0" distL="0" distR="0" wp14:anchorId="223E55A9" wp14:editId="4C68E70C">
            <wp:extent cx="6122035" cy="3684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3684270"/>
                    </a:xfrm>
                    <a:prstGeom prst="rect">
                      <a:avLst/>
                    </a:prstGeom>
                    <a:noFill/>
                    <a:ln>
                      <a:noFill/>
                    </a:ln>
                  </pic:spPr>
                </pic:pic>
              </a:graphicData>
            </a:graphic>
          </wp:inline>
        </w:drawing>
      </w:r>
    </w:p>
    <w:p w14:paraId="04D77FBB" w14:textId="77777777" w:rsidR="00047AEA" w:rsidRDefault="00047AEA" w:rsidP="0074576D">
      <w:pPr>
        <w:spacing w:line="276" w:lineRule="auto"/>
        <w:jc w:val="center"/>
        <w:rPr>
          <w:color w:val="000000" w:themeColor="text1"/>
          <w:sz w:val="22"/>
          <w:szCs w:val="22"/>
        </w:rPr>
      </w:pPr>
    </w:p>
    <w:p w14:paraId="69791F31" w14:textId="4C1874F6" w:rsidR="004C385C" w:rsidRPr="00B86030" w:rsidRDefault="00B86030" w:rsidP="00B86030">
      <w:pPr>
        <w:spacing w:after="0"/>
        <w:jc w:val="center"/>
        <w:rPr>
          <w:b/>
          <w:color w:val="000000" w:themeColor="text1"/>
          <w:sz w:val="22"/>
          <w:szCs w:val="22"/>
        </w:rPr>
      </w:pPr>
      <w:r w:rsidRPr="00B86030">
        <w:rPr>
          <w:b/>
          <w:color w:val="000000" w:themeColor="text1"/>
          <w:sz w:val="22"/>
          <w:szCs w:val="22"/>
        </w:rPr>
        <w:t>Figure 1</w:t>
      </w:r>
      <w:r w:rsidRPr="00B86030">
        <w:rPr>
          <w:b/>
          <w:color w:val="000000" w:themeColor="text1"/>
          <w:sz w:val="22"/>
          <w:szCs w:val="22"/>
        </w:rPr>
        <w:tab/>
        <w:t>Filter examples. The blue mask represents the blocking, purple</w:t>
      </w:r>
      <w:r w:rsidR="00EE74D6">
        <w:rPr>
          <w:b/>
          <w:color w:val="000000" w:themeColor="text1"/>
          <w:sz w:val="22"/>
          <w:szCs w:val="22"/>
        </w:rPr>
        <w:t xml:space="preserve"> is the EMC Immunity at 60 MHz.</w:t>
      </w:r>
    </w:p>
    <w:p w14:paraId="64E9C3AD" w14:textId="77777777" w:rsidR="004A2B33" w:rsidRPr="003944FA" w:rsidRDefault="004A2B33" w:rsidP="00905877">
      <w:pPr>
        <w:spacing w:after="0" w:line="276" w:lineRule="auto"/>
        <w:jc w:val="both"/>
        <w:rPr>
          <w:color w:val="000000" w:themeColor="text1"/>
          <w:sz w:val="22"/>
          <w:szCs w:val="22"/>
        </w:rPr>
      </w:pPr>
    </w:p>
    <w:p w14:paraId="182B8ACA" w14:textId="59783216" w:rsidR="00B91F00" w:rsidRDefault="00B91F00" w:rsidP="00360836">
      <w:pPr>
        <w:spacing w:after="0" w:line="276" w:lineRule="auto"/>
        <w:jc w:val="both"/>
        <w:rPr>
          <w:color w:val="000000" w:themeColor="text1"/>
          <w:sz w:val="22"/>
          <w:szCs w:val="22"/>
          <w:lang w:val="en-US"/>
        </w:rPr>
      </w:pPr>
    </w:p>
    <w:p w14:paraId="4E968EAF" w14:textId="77777777" w:rsidR="00B91F00" w:rsidRPr="00B91F00" w:rsidRDefault="00B91F00" w:rsidP="00B91F00">
      <w:pPr>
        <w:spacing w:after="0" w:line="276" w:lineRule="auto"/>
        <w:jc w:val="both"/>
        <w:rPr>
          <w:color w:val="000000" w:themeColor="text1"/>
          <w:sz w:val="22"/>
          <w:szCs w:val="22"/>
        </w:rPr>
      </w:pPr>
      <w:r w:rsidRPr="00B91F00">
        <w:rPr>
          <w:color w:val="000000" w:themeColor="text1"/>
          <w:sz w:val="22"/>
          <w:szCs w:val="22"/>
        </w:rPr>
        <w:t>To satisfy the different attenuation requirements for the two cases, the filter design implies the following:</w:t>
      </w:r>
    </w:p>
    <w:p w14:paraId="00ECA944" w14:textId="77777777" w:rsidR="00B91F00" w:rsidRPr="00B91F00" w:rsidRDefault="00B91F00" w:rsidP="00B91F00">
      <w:pPr>
        <w:pStyle w:val="ListParagraph"/>
        <w:numPr>
          <w:ilvl w:val="0"/>
          <w:numId w:val="43"/>
        </w:numPr>
        <w:spacing w:after="0" w:line="276" w:lineRule="auto"/>
        <w:ind w:firstLineChars="0"/>
        <w:jc w:val="both"/>
        <w:rPr>
          <w:color w:val="000000" w:themeColor="text1"/>
          <w:sz w:val="22"/>
          <w:szCs w:val="22"/>
        </w:rPr>
      </w:pPr>
      <w:r w:rsidRPr="00B91F00">
        <w:rPr>
          <w:color w:val="000000" w:themeColor="text1"/>
          <w:sz w:val="22"/>
          <w:szCs w:val="22"/>
        </w:rPr>
        <w:t>Case 1 filter: 11 poles and 2 transmission zeros</w:t>
      </w:r>
    </w:p>
    <w:p w14:paraId="12265971" w14:textId="1A87BC9B" w:rsidR="00B91F00" w:rsidRDefault="00B91F00" w:rsidP="00B91F00">
      <w:pPr>
        <w:pStyle w:val="ListParagraph"/>
        <w:numPr>
          <w:ilvl w:val="0"/>
          <w:numId w:val="43"/>
        </w:numPr>
        <w:spacing w:after="0" w:line="276" w:lineRule="auto"/>
        <w:ind w:firstLineChars="0"/>
        <w:jc w:val="both"/>
        <w:rPr>
          <w:color w:val="000000" w:themeColor="text1"/>
          <w:sz w:val="22"/>
          <w:szCs w:val="22"/>
        </w:rPr>
      </w:pPr>
      <w:r w:rsidRPr="00B91F00">
        <w:rPr>
          <w:color w:val="000000" w:themeColor="text1"/>
          <w:sz w:val="22"/>
          <w:szCs w:val="22"/>
        </w:rPr>
        <w:t>Case 2 filter: 9 poles and 2 transmission zeros</w:t>
      </w:r>
    </w:p>
    <w:p w14:paraId="645B52E2" w14:textId="7AFE9CE3" w:rsidR="0021197E" w:rsidRPr="00B91F00" w:rsidRDefault="0021197E" w:rsidP="00B91F00">
      <w:pPr>
        <w:pStyle w:val="ListParagraph"/>
        <w:numPr>
          <w:ilvl w:val="0"/>
          <w:numId w:val="43"/>
        </w:numPr>
        <w:spacing w:after="0" w:line="276" w:lineRule="auto"/>
        <w:ind w:firstLineChars="0"/>
        <w:jc w:val="both"/>
        <w:rPr>
          <w:color w:val="000000" w:themeColor="text1"/>
          <w:sz w:val="22"/>
          <w:szCs w:val="22"/>
        </w:rPr>
      </w:pPr>
      <w:r>
        <w:rPr>
          <w:color w:val="000000" w:themeColor="text1"/>
          <w:sz w:val="22"/>
          <w:szCs w:val="22"/>
        </w:rPr>
        <w:t xml:space="preserve">Case 3 filter: 8 poles and </w:t>
      </w:r>
      <w:r w:rsidR="00AB624A">
        <w:rPr>
          <w:color w:val="000000" w:themeColor="text1"/>
          <w:sz w:val="22"/>
          <w:szCs w:val="22"/>
        </w:rPr>
        <w:t>2 transmission zeros.</w:t>
      </w:r>
    </w:p>
    <w:p w14:paraId="4CDEBCB6" w14:textId="77777777" w:rsidR="00A24FA9" w:rsidRDefault="00A24FA9" w:rsidP="00B91F00">
      <w:pPr>
        <w:spacing w:after="0" w:line="276" w:lineRule="auto"/>
        <w:jc w:val="both"/>
        <w:rPr>
          <w:color w:val="000000" w:themeColor="text1"/>
          <w:sz w:val="22"/>
          <w:szCs w:val="22"/>
        </w:rPr>
      </w:pPr>
    </w:p>
    <w:p w14:paraId="6A81B41B" w14:textId="77777777" w:rsidR="00EE74D6" w:rsidRDefault="00B91F00" w:rsidP="00EE74D6">
      <w:pPr>
        <w:spacing w:line="276" w:lineRule="auto"/>
        <w:jc w:val="both"/>
        <w:rPr>
          <w:color w:val="000000" w:themeColor="text1"/>
          <w:sz w:val="22"/>
          <w:szCs w:val="22"/>
        </w:rPr>
      </w:pPr>
      <w:r w:rsidRPr="00B91F00">
        <w:rPr>
          <w:color w:val="000000" w:themeColor="text1"/>
          <w:sz w:val="22"/>
          <w:szCs w:val="22"/>
        </w:rPr>
        <w:t xml:space="preserve">From Figure 1, it can be observed that case 1 filter with same exclusion zone size as for out-of-band blocking and immunity has </w:t>
      </w:r>
      <w:r w:rsidRPr="00A24FA9">
        <w:rPr>
          <w:b/>
          <w:color w:val="000000" w:themeColor="text1"/>
          <w:sz w:val="22"/>
          <w:szCs w:val="22"/>
        </w:rPr>
        <w:t>significantly higher insertion</w:t>
      </w:r>
      <w:r w:rsidRPr="00B91F00">
        <w:rPr>
          <w:color w:val="000000" w:themeColor="text1"/>
          <w:sz w:val="22"/>
          <w:szCs w:val="22"/>
        </w:rPr>
        <w:t xml:space="preserve"> loss compared to case</w:t>
      </w:r>
      <w:r w:rsidR="005162F5">
        <w:rPr>
          <w:color w:val="000000" w:themeColor="text1"/>
          <w:sz w:val="22"/>
          <w:szCs w:val="22"/>
        </w:rPr>
        <w:t>s</w:t>
      </w:r>
      <w:r w:rsidRPr="00B91F00">
        <w:rPr>
          <w:color w:val="000000" w:themeColor="text1"/>
          <w:sz w:val="22"/>
          <w:szCs w:val="22"/>
        </w:rPr>
        <w:t xml:space="preserve"> 2</w:t>
      </w:r>
      <w:r w:rsidR="005162F5">
        <w:rPr>
          <w:color w:val="000000" w:themeColor="text1"/>
          <w:sz w:val="22"/>
          <w:szCs w:val="22"/>
        </w:rPr>
        <w:t xml:space="preserve"> and 3</w:t>
      </w:r>
      <w:r w:rsidRPr="00B91F00">
        <w:rPr>
          <w:color w:val="000000" w:themeColor="text1"/>
          <w:sz w:val="22"/>
          <w:szCs w:val="22"/>
        </w:rPr>
        <w:t xml:space="preserve"> filter</w:t>
      </w:r>
      <w:r w:rsidR="005162F5">
        <w:rPr>
          <w:color w:val="000000" w:themeColor="text1"/>
          <w:sz w:val="22"/>
          <w:szCs w:val="22"/>
        </w:rPr>
        <w:t>s</w:t>
      </w:r>
      <w:r w:rsidRPr="00B91F00">
        <w:rPr>
          <w:color w:val="000000" w:themeColor="text1"/>
          <w:sz w:val="22"/>
          <w:szCs w:val="22"/>
        </w:rPr>
        <w:t xml:space="preserve"> with extended exclusion zones. It should also be noted that the filter for case 1, is not only more complex compared to case</w:t>
      </w:r>
      <w:r w:rsidR="005162F5">
        <w:rPr>
          <w:color w:val="000000" w:themeColor="text1"/>
          <w:sz w:val="22"/>
          <w:szCs w:val="22"/>
        </w:rPr>
        <w:t>s</w:t>
      </w:r>
      <w:r w:rsidRPr="00B91F00">
        <w:rPr>
          <w:color w:val="000000" w:themeColor="text1"/>
          <w:sz w:val="22"/>
          <w:szCs w:val="22"/>
        </w:rPr>
        <w:t xml:space="preserve"> 2 </w:t>
      </w:r>
      <w:r w:rsidR="005162F5">
        <w:rPr>
          <w:color w:val="000000" w:themeColor="text1"/>
          <w:sz w:val="22"/>
          <w:szCs w:val="22"/>
        </w:rPr>
        <w:t xml:space="preserve">and 3 </w:t>
      </w:r>
      <w:r w:rsidRPr="00B91F00">
        <w:rPr>
          <w:color w:val="000000" w:themeColor="text1"/>
          <w:sz w:val="22"/>
          <w:szCs w:val="22"/>
        </w:rPr>
        <w:t>but also less feasible considering the size restriction as for AAS type of products.</w:t>
      </w:r>
      <w:r w:rsidR="00EE74D6">
        <w:rPr>
          <w:color w:val="000000" w:themeColor="text1"/>
          <w:sz w:val="22"/>
          <w:szCs w:val="22"/>
        </w:rPr>
        <w:t xml:space="preserve"> Both blocking and RI tests will expose the EUT to different electromagnetic fields (and different stress levels) due to the specific purpose of each test (quality of reception/immunity). In that sense, the exclusion bands/zones definition should reflect these considerations, with wider exclusion bands where the risk of potential damage/undue stress might be higher.</w:t>
      </w:r>
    </w:p>
    <w:p w14:paraId="73265380" w14:textId="170B4B13" w:rsidR="00B91F00" w:rsidRPr="00B91F00" w:rsidRDefault="00B91F00" w:rsidP="00B91F00">
      <w:pPr>
        <w:spacing w:after="0" w:line="276" w:lineRule="auto"/>
        <w:jc w:val="both"/>
        <w:rPr>
          <w:color w:val="000000" w:themeColor="text1"/>
          <w:sz w:val="22"/>
          <w:szCs w:val="22"/>
        </w:rPr>
      </w:pPr>
      <w:r w:rsidRPr="00B91F00">
        <w:rPr>
          <w:color w:val="000000" w:themeColor="text1"/>
          <w:sz w:val="22"/>
          <w:szCs w:val="22"/>
        </w:rPr>
        <w:t>Given the example</w:t>
      </w:r>
      <w:r w:rsidR="00724AA3">
        <w:rPr>
          <w:color w:val="000000" w:themeColor="text1"/>
          <w:sz w:val="22"/>
          <w:szCs w:val="22"/>
        </w:rPr>
        <w:t>s</w:t>
      </w:r>
      <w:r w:rsidRPr="00B91F00">
        <w:rPr>
          <w:color w:val="000000" w:themeColor="text1"/>
          <w:sz w:val="22"/>
          <w:szCs w:val="22"/>
        </w:rPr>
        <w:t xml:space="preserve"> above, we propose to add an alternative based on extended exclusion zones as an alternative to spatial exclusions where the EMC exclusion zones should be extended to </w:t>
      </w:r>
      <w:r w:rsidR="00BC76B7">
        <w:rPr>
          <w:color w:val="000000" w:themeColor="text1"/>
          <w:sz w:val="22"/>
          <w:szCs w:val="22"/>
        </w:rPr>
        <w:t>20</w:t>
      </w:r>
      <w:r w:rsidRPr="00B91F00">
        <w:rPr>
          <w:color w:val="000000" w:themeColor="text1"/>
          <w:sz w:val="22"/>
          <w:szCs w:val="22"/>
        </w:rPr>
        <w:t>0 MHz, which we believe is a reasonable level.</w:t>
      </w:r>
    </w:p>
    <w:p w14:paraId="5E248C1E" w14:textId="06958207" w:rsidR="00CC6AE5" w:rsidRDefault="00CC6AE5" w:rsidP="00C76728">
      <w:pPr>
        <w:spacing w:after="0" w:line="276" w:lineRule="auto"/>
        <w:jc w:val="both"/>
        <w:rPr>
          <w:color w:val="000000" w:themeColor="text1"/>
          <w:sz w:val="22"/>
          <w:szCs w:val="22"/>
        </w:rPr>
      </w:pPr>
    </w:p>
    <w:p w14:paraId="4AF1EA5C" w14:textId="25567F1C" w:rsidR="00E30F5F" w:rsidRPr="009F4D49" w:rsidRDefault="00343867" w:rsidP="009F4D49">
      <w:pPr>
        <w:autoSpaceDE w:val="0"/>
        <w:autoSpaceDN w:val="0"/>
        <w:adjustRightInd w:val="0"/>
        <w:spacing w:after="0" w:line="276" w:lineRule="auto"/>
        <w:jc w:val="both"/>
        <w:rPr>
          <w:b/>
          <w:i/>
          <w:color w:val="000000" w:themeColor="text1"/>
          <w:sz w:val="22"/>
          <w:szCs w:val="22"/>
        </w:rPr>
      </w:pPr>
      <w:r w:rsidRPr="009F4D49">
        <w:rPr>
          <w:b/>
          <w:i/>
          <w:color w:val="000000" w:themeColor="text1"/>
          <w:sz w:val="22"/>
          <w:szCs w:val="22"/>
        </w:rPr>
        <w:t xml:space="preserve">Proposal 1: For EMC immunity given significantly more stringent filter attenuation requirements, the exclusion zones should be extended to </w:t>
      </w:r>
      <w:r w:rsidR="00EF5F3E">
        <w:rPr>
          <w:b/>
          <w:i/>
          <w:color w:val="000000" w:themeColor="text1"/>
          <w:sz w:val="22"/>
          <w:szCs w:val="22"/>
        </w:rPr>
        <w:t>200</w:t>
      </w:r>
      <w:r w:rsidRPr="009F4D49">
        <w:rPr>
          <w:b/>
          <w:i/>
          <w:color w:val="000000" w:themeColor="text1"/>
          <w:sz w:val="22"/>
          <w:szCs w:val="22"/>
        </w:rPr>
        <w:t xml:space="preserve"> MHz for</w:t>
      </w:r>
      <w:r w:rsidR="000C0333">
        <w:rPr>
          <w:b/>
          <w:i/>
          <w:color w:val="000000" w:themeColor="text1"/>
          <w:sz w:val="22"/>
          <w:szCs w:val="22"/>
        </w:rPr>
        <w:t xml:space="preserve"> </w:t>
      </w:r>
      <w:r w:rsidR="002F0700">
        <w:rPr>
          <w:b/>
          <w:i/>
          <w:color w:val="000000" w:themeColor="text1"/>
          <w:sz w:val="22"/>
          <w:szCs w:val="22"/>
        </w:rPr>
        <w:t xml:space="preserve">OTA </w:t>
      </w:r>
      <w:r w:rsidR="000C0333">
        <w:rPr>
          <w:b/>
          <w:i/>
          <w:color w:val="000000" w:themeColor="text1"/>
          <w:sz w:val="22"/>
          <w:szCs w:val="22"/>
        </w:rPr>
        <w:t xml:space="preserve">AAS  and NR Type 1-O BS with </w:t>
      </w:r>
      <w:r w:rsidRPr="009F4D49">
        <w:rPr>
          <w:b/>
          <w:i/>
          <w:color w:val="000000" w:themeColor="text1"/>
          <w:sz w:val="22"/>
          <w:szCs w:val="22"/>
        </w:rPr>
        <w:t xml:space="preserve">bands larger than 100 MHz. </w:t>
      </w:r>
      <w:r w:rsidR="00FE005B">
        <w:rPr>
          <w:b/>
          <w:i/>
          <w:color w:val="000000" w:themeColor="text1"/>
          <w:sz w:val="22"/>
          <w:szCs w:val="22"/>
        </w:rPr>
        <w:t>Considerations on Exclusion Band for OTA AAS and NR Type 1-O BS with bands lower than 100 MHz will require further study.</w:t>
      </w:r>
    </w:p>
    <w:p w14:paraId="71D673EB" w14:textId="77777777" w:rsidR="00E30F5F" w:rsidRPr="009F4D49" w:rsidRDefault="00E30F5F" w:rsidP="009F4D49">
      <w:pPr>
        <w:autoSpaceDE w:val="0"/>
        <w:autoSpaceDN w:val="0"/>
        <w:adjustRightInd w:val="0"/>
        <w:spacing w:after="0" w:line="276" w:lineRule="auto"/>
        <w:jc w:val="both"/>
        <w:rPr>
          <w:b/>
          <w:i/>
          <w:color w:val="000000" w:themeColor="text1"/>
          <w:sz w:val="22"/>
          <w:szCs w:val="22"/>
        </w:rPr>
      </w:pPr>
    </w:p>
    <w:p w14:paraId="30A9FA65" w14:textId="2638EBBB" w:rsidR="00343867" w:rsidRPr="009F4D49" w:rsidRDefault="00E30F5F" w:rsidP="009F4D49">
      <w:pPr>
        <w:autoSpaceDE w:val="0"/>
        <w:autoSpaceDN w:val="0"/>
        <w:adjustRightInd w:val="0"/>
        <w:spacing w:after="0" w:line="276" w:lineRule="auto"/>
        <w:jc w:val="both"/>
        <w:rPr>
          <w:b/>
          <w:i/>
          <w:color w:val="000000" w:themeColor="text1"/>
          <w:sz w:val="22"/>
          <w:szCs w:val="22"/>
        </w:rPr>
      </w:pPr>
      <w:r w:rsidRPr="009F4D49">
        <w:rPr>
          <w:b/>
          <w:i/>
          <w:color w:val="000000" w:themeColor="text1"/>
          <w:sz w:val="22"/>
          <w:szCs w:val="22"/>
        </w:rPr>
        <w:t xml:space="preserve">Proposal 2: </w:t>
      </w:r>
      <w:r w:rsidR="00343867" w:rsidRPr="009F4D49">
        <w:rPr>
          <w:b/>
          <w:i/>
          <w:color w:val="000000" w:themeColor="text1"/>
          <w:sz w:val="22"/>
          <w:szCs w:val="22"/>
        </w:rPr>
        <w:t>In addition, the extended exclusion zone should be an alternative to spatial exclusion which can facilitate introduction of AAS and NR from EMC perspective towards different administrations.</w:t>
      </w:r>
      <w:r w:rsidR="00F62323">
        <w:rPr>
          <w:b/>
          <w:i/>
          <w:color w:val="000000" w:themeColor="text1"/>
          <w:sz w:val="22"/>
          <w:szCs w:val="22"/>
        </w:rPr>
        <w:t xml:space="preserve"> </w:t>
      </w:r>
    </w:p>
    <w:p w14:paraId="07084546" w14:textId="6356395D" w:rsidR="00BB0123" w:rsidRDefault="00BB0123" w:rsidP="00C76728">
      <w:pPr>
        <w:spacing w:after="0" w:line="276" w:lineRule="auto"/>
        <w:jc w:val="both"/>
        <w:rPr>
          <w:color w:val="000000" w:themeColor="text1"/>
          <w:sz w:val="22"/>
          <w:szCs w:val="22"/>
        </w:rPr>
      </w:pPr>
    </w:p>
    <w:p w14:paraId="030B6770" w14:textId="77777777" w:rsidR="00C03D8E" w:rsidRPr="002E57B8" w:rsidRDefault="00512090" w:rsidP="00C03D8E">
      <w:pPr>
        <w:pStyle w:val="Heading1"/>
      </w:pPr>
      <w:r>
        <w:lastRenderedPageBreak/>
        <w:t>Conclusion</w:t>
      </w:r>
    </w:p>
    <w:p w14:paraId="1081107D" w14:textId="155B60E3" w:rsidR="000E7B19" w:rsidRPr="009F4D49" w:rsidRDefault="000E7B19" w:rsidP="000E7B19">
      <w:pPr>
        <w:autoSpaceDE w:val="0"/>
        <w:autoSpaceDN w:val="0"/>
        <w:adjustRightInd w:val="0"/>
        <w:spacing w:after="0" w:line="276" w:lineRule="auto"/>
        <w:jc w:val="both"/>
        <w:rPr>
          <w:color w:val="000000" w:themeColor="text1"/>
          <w:sz w:val="22"/>
          <w:szCs w:val="22"/>
        </w:rPr>
      </w:pPr>
      <w:r w:rsidRPr="009F4D49">
        <w:rPr>
          <w:color w:val="000000" w:themeColor="text1"/>
          <w:sz w:val="22"/>
          <w:szCs w:val="22"/>
        </w:rPr>
        <w:t xml:space="preserve">In this contribution, the relation and implications about EMC immunity and out-of-band blocking for bands </w:t>
      </w:r>
      <w:r w:rsidR="0096739A">
        <w:rPr>
          <w:color w:val="000000" w:themeColor="text1"/>
          <w:sz w:val="22"/>
          <w:szCs w:val="22"/>
        </w:rPr>
        <w:t>above 200</w:t>
      </w:r>
      <w:r w:rsidRPr="009F4D49">
        <w:rPr>
          <w:color w:val="000000" w:themeColor="text1"/>
          <w:sz w:val="22"/>
          <w:szCs w:val="22"/>
        </w:rPr>
        <w:t xml:space="preserve"> MHz was further elaborated and filter examples for different cases were presented. Based on the example filter simulations, it was obvious that the exclusion zone for EMC immunity would need extension as EMC immunity levels are ~30 dB more stringent compared to out-of-band blocking. Without posing any changes to spatial exclusion, we see a need to introduce the extended exclusion zone for EMC immunity and thus propose the following:</w:t>
      </w:r>
    </w:p>
    <w:p w14:paraId="4FD0E817" w14:textId="77777777" w:rsidR="000E7B19" w:rsidRPr="000E7B19" w:rsidRDefault="000E7B19" w:rsidP="000E7B19">
      <w:pPr>
        <w:autoSpaceDE w:val="0"/>
        <w:autoSpaceDN w:val="0"/>
        <w:adjustRightInd w:val="0"/>
        <w:spacing w:after="0" w:line="276" w:lineRule="auto"/>
        <w:rPr>
          <w:b/>
          <w:i/>
          <w:color w:val="000000" w:themeColor="text1"/>
          <w:sz w:val="22"/>
          <w:szCs w:val="22"/>
        </w:rPr>
      </w:pPr>
    </w:p>
    <w:p w14:paraId="55D23DE1" w14:textId="298E42F9" w:rsidR="000E7B19" w:rsidRDefault="000E7B19" w:rsidP="009F4D49">
      <w:pPr>
        <w:autoSpaceDE w:val="0"/>
        <w:autoSpaceDN w:val="0"/>
        <w:adjustRightInd w:val="0"/>
        <w:spacing w:after="0" w:line="276" w:lineRule="auto"/>
        <w:jc w:val="both"/>
        <w:rPr>
          <w:b/>
          <w:i/>
          <w:color w:val="000000" w:themeColor="text1"/>
          <w:sz w:val="22"/>
          <w:szCs w:val="22"/>
        </w:rPr>
      </w:pPr>
      <w:r w:rsidRPr="009F4D49">
        <w:rPr>
          <w:b/>
          <w:i/>
          <w:color w:val="000000" w:themeColor="text1"/>
          <w:sz w:val="22"/>
          <w:szCs w:val="22"/>
        </w:rPr>
        <w:t>Proposal 1:</w:t>
      </w:r>
      <w:r w:rsidR="009F4D49" w:rsidRPr="009F4D49">
        <w:rPr>
          <w:b/>
          <w:i/>
          <w:color w:val="000000" w:themeColor="text1"/>
          <w:sz w:val="22"/>
          <w:szCs w:val="22"/>
        </w:rPr>
        <w:t xml:space="preserve"> </w:t>
      </w:r>
      <w:r w:rsidRPr="009F4D49">
        <w:rPr>
          <w:b/>
          <w:i/>
          <w:color w:val="000000" w:themeColor="text1"/>
          <w:sz w:val="22"/>
          <w:szCs w:val="22"/>
        </w:rPr>
        <w:t xml:space="preserve">For EMC immunity given significantly more stringent filter attenuation requirements, the exclusion zones should be extended to </w:t>
      </w:r>
      <w:r w:rsidR="0096739A">
        <w:rPr>
          <w:b/>
          <w:i/>
          <w:color w:val="000000" w:themeColor="text1"/>
          <w:sz w:val="22"/>
          <w:szCs w:val="22"/>
        </w:rPr>
        <w:t>20</w:t>
      </w:r>
      <w:r w:rsidRPr="009F4D49">
        <w:rPr>
          <w:b/>
          <w:i/>
          <w:color w:val="000000" w:themeColor="text1"/>
          <w:sz w:val="22"/>
          <w:szCs w:val="22"/>
        </w:rPr>
        <w:t>0 MHz for bands larger than 100 MHz. In addition, the extended exclusion zone should be an alternative to spatial exclusion which can facilitate introduction of AAS and NR from EMC perspective towards different administrations.</w:t>
      </w:r>
      <w:r w:rsidR="00FE005B">
        <w:rPr>
          <w:b/>
          <w:i/>
          <w:color w:val="000000" w:themeColor="text1"/>
          <w:sz w:val="22"/>
          <w:szCs w:val="22"/>
        </w:rPr>
        <w:t xml:space="preserve"> Considerations on Exclusion Band for OTA AAS and NR Type 1-O BS with bands lower than 100 MHz will require further study.</w:t>
      </w:r>
    </w:p>
    <w:p w14:paraId="75F7F2D2" w14:textId="442B4EB6" w:rsidR="009F4D49" w:rsidRDefault="009F4D49" w:rsidP="009F4D49">
      <w:pPr>
        <w:autoSpaceDE w:val="0"/>
        <w:autoSpaceDN w:val="0"/>
        <w:adjustRightInd w:val="0"/>
        <w:spacing w:after="0" w:line="276" w:lineRule="auto"/>
        <w:jc w:val="both"/>
        <w:rPr>
          <w:b/>
          <w:i/>
          <w:color w:val="000000" w:themeColor="text1"/>
          <w:sz w:val="22"/>
          <w:szCs w:val="22"/>
        </w:rPr>
      </w:pPr>
    </w:p>
    <w:p w14:paraId="1D03948B" w14:textId="77777777" w:rsidR="009F4D49" w:rsidRPr="009F4D49" w:rsidRDefault="009F4D49" w:rsidP="009F4D49">
      <w:pPr>
        <w:autoSpaceDE w:val="0"/>
        <w:autoSpaceDN w:val="0"/>
        <w:adjustRightInd w:val="0"/>
        <w:spacing w:after="0" w:line="276" w:lineRule="auto"/>
        <w:jc w:val="both"/>
        <w:rPr>
          <w:b/>
          <w:i/>
          <w:color w:val="000000" w:themeColor="text1"/>
          <w:sz w:val="22"/>
          <w:szCs w:val="22"/>
        </w:rPr>
      </w:pPr>
      <w:r w:rsidRPr="009F4D49">
        <w:rPr>
          <w:b/>
          <w:i/>
          <w:color w:val="000000" w:themeColor="text1"/>
          <w:sz w:val="22"/>
          <w:szCs w:val="22"/>
        </w:rPr>
        <w:t>Proposal 2: In addition, the extended exclusion zone should be an alternative to spatial exclusion which can facilitate introduction of AAS and NR from EMC perspective towards different administrations.</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3" w:name="_Hlk489447754"/>
    </w:p>
    <w:bookmarkEnd w:id="3"/>
    <w:p w14:paraId="5A648B84" w14:textId="25A5F258" w:rsidR="00753483" w:rsidRDefault="00A11794" w:rsidP="00A11794">
      <w:pPr>
        <w:pStyle w:val="a"/>
      </w:pPr>
      <w:r w:rsidRPr="00A11794">
        <w:t>R4-1802063</w:t>
      </w:r>
      <w:r>
        <w:t xml:space="preserve">. </w:t>
      </w:r>
      <w:r w:rsidR="00753483" w:rsidRPr="00753483">
        <w:t>Definition of Exclusion Bands for AAS and NR</w:t>
      </w:r>
      <w:r w:rsidR="00753483">
        <w:t>, Ericsson,</w:t>
      </w:r>
      <w:r w:rsidR="00E87327">
        <w:t xml:space="preserve"> RAN4#86.</w:t>
      </w:r>
    </w:p>
    <w:p w14:paraId="6A4ED68C" w14:textId="7DA9EE23" w:rsidR="0078006E" w:rsidRDefault="0078006E" w:rsidP="007B4924">
      <w:pPr>
        <w:pStyle w:val="a"/>
      </w:pPr>
      <w:r w:rsidRPr="0078006E">
        <w:t>R4-1804592</w:t>
      </w:r>
      <w:r>
        <w:t xml:space="preserve">. </w:t>
      </w:r>
      <w:r w:rsidR="007B4924" w:rsidRPr="007B4924">
        <w:t>Draft CR to TS 38.113 Exclusion Bands for Radiated Immunity Test</w:t>
      </w:r>
      <w:r w:rsidR="007B4924">
        <w:t>, RAN4#86bis</w:t>
      </w:r>
      <w:r w:rsidR="005E4DA5">
        <w:t>.</w:t>
      </w:r>
    </w:p>
    <w:p w14:paraId="7B21B404" w14:textId="79EEA757" w:rsidR="005E4DA5" w:rsidRDefault="00202536" w:rsidP="00202536">
      <w:pPr>
        <w:pStyle w:val="a"/>
      </w:pPr>
      <w:r w:rsidRPr="00202536">
        <w:t>R4-1806969</w:t>
      </w:r>
      <w:r>
        <w:t xml:space="preserve">. </w:t>
      </w:r>
      <w:r w:rsidRPr="00753483">
        <w:t>Definition of Exclusion Bands for AAS and NR</w:t>
      </w:r>
      <w:r>
        <w:t>, Ericsson, RAN4#87.</w:t>
      </w:r>
    </w:p>
    <w:p w14:paraId="2823A1F5" w14:textId="528BDB2F" w:rsidR="007D62CC" w:rsidRDefault="007D62CC" w:rsidP="007D62CC">
      <w:pPr>
        <w:pStyle w:val="a"/>
      </w:pPr>
      <w:r w:rsidRPr="007D62CC">
        <w:t>R4-1802948</w:t>
      </w:r>
      <w:r>
        <w:t xml:space="preserve">, </w:t>
      </w:r>
      <w:r w:rsidRPr="007D62CC">
        <w:t>Draft CR to TS 38.113: further details on Rx exclusion bands (4.4.2)</w:t>
      </w:r>
      <w:r>
        <w:t xml:space="preserve">. Huawei, </w:t>
      </w:r>
      <w:r w:rsidR="0005169E">
        <w:t>RAN4#86.</w:t>
      </w:r>
    </w:p>
    <w:p w14:paraId="6A4263C9" w14:textId="74351B5E" w:rsidR="0005169E" w:rsidRDefault="0005169E" w:rsidP="0005169E">
      <w:pPr>
        <w:pStyle w:val="a"/>
      </w:pPr>
      <w:r w:rsidRPr="0005169E">
        <w:t>R4-1803768</w:t>
      </w:r>
      <w:r>
        <w:t>. O</w:t>
      </w:r>
      <w:r w:rsidRPr="0005169E">
        <w:t>n Exclusion band of Radiated Immunity test</w:t>
      </w:r>
      <w:r>
        <w:t xml:space="preserve">. </w:t>
      </w:r>
      <w:r w:rsidR="00B9590A">
        <w:t xml:space="preserve">ZTE. </w:t>
      </w:r>
      <w:r>
        <w:t>RAN4#86-bis.</w:t>
      </w:r>
    </w:p>
    <w:p w14:paraId="5F0C5B28" w14:textId="35985622" w:rsidR="0005169E" w:rsidRPr="007D62CC" w:rsidRDefault="0005169E" w:rsidP="00FA4779">
      <w:pPr>
        <w:pStyle w:val="a"/>
      </w:pPr>
      <w:bookmarkStart w:id="4" w:name="_Hlk513227315"/>
      <w:r w:rsidRPr="0005169E">
        <w:t>R4-180376</w:t>
      </w:r>
      <w:r>
        <w:t xml:space="preserve">9. </w:t>
      </w:r>
      <w:r w:rsidR="00FA4779">
        <w:t>O</w:t>
      </w:r>
      <w:r w:rsidR="00FA4779" w:rsidRPr="00FA4779">
        <w:t>n Radiated Immunity and OTA Receiver Blocking requirements</w:t>
      </w:r>
      <w:r w:rsidR="00FA4779">
        <w:t xml:space="preserve">. </w:t>
      </w:r>
      <w:r w:rsidR="00B9590A">
        <w:t xml:space="preserve">ZTE. </w:t>
      </w:r>
      <w:r w:rsidR="00FA4779">
        <w:t>RAN4#86-bis.</w:t>
      </w:r>
    </w:p>
    <w:bookmarkEnd w:id="4"/>
    <w:p w14:paraId="72381923" w14:textId="72725B40" w:rsidR="00B76D33" w:rsidRPr="00B76D33" w:rsidRDefault="00B76D33" w:rsidP="00B76D33">
      <w:pPr>
        <w:pStyle w:val="a"/>
      </w:pPr>
      <w:r>
        <w:rPr>
          <w:color w:val="000000" w:themeColor="text1"/>
          <w:lang w:val="en-US" w:eastAsia="zh-CN"/>
        </w:rPr>
        <w:t xml:space="preserve">TS 37.114. </w:t>
      </w:r>
      <w:r w:rsidRPr="007B66EC">
        <w:rPr>
          <w:lang w:eastAsia="zh-CN"/>
        </w:rPr>
        <w:t xml:space="preserve">3rd Generation Partnership Project; </w:t>
      </w:r>
      <w:r w:rsidRPr="00B76D33">
        <w:rPr>
          <w:color w:val="000000" w:themeColor="text1"/>
          <w:lang w:val="en-US" w:eastAsia="zh-CN"/>
        </w:rPr>
        <w:t>Active Antenna System (AAS) Base Station (BS) Electromagnetic Compatibility (EMC)</w:t>
      </w:r>
    </w:p>
    <w:p w14:paraId="33AB656F" w14:textId="5ABEC93C" w:rsidR="003E56D4" w:rsidRDefault="003E56D4" w:rsidP="00F548B6">
      <w:pPr>
        <w:pStyle w:val="a"/>
      </w:pPr>
      <w:r>
        <w:rPr>
          <w:color w:val="000000" w:themeColor="text1"/>
          <w:lang w:val="en-US" w:eastAsia="zh-CN"/>
        </w:rPr>
        <w:t xml:space="preserve">TS 38.104. </w:t>
      </w:r>
      <w:r w:rsidRPr="007B66EC">
        <w:rPr>
          <w:lang w:eastAsia="zh-CN"/>
        </w:rPr>
        <w:t>3rd Generation Partnership Project;</w:t>
      </w:r>
      <w:r w:rsidR="00F548B6">
        <w:rPr>
          <w:lang w:eastAsia="zh-CN"/>
        </w:rPr>
        <w:t xml:space="preserve"> </w:t>
      </w:r>
      <w:r w:rsidR="00F548B6" w:rsidRPr="00F548B6">
        <w:rPr>
          <w:lang w:eastAsia="zh-CN"/>
        </w:rPr>
        <w:t>NR; Base Station (BS) radio transmission and reception</w:t>
      </w:r>
      <w:r w:rsidR="00F548B6">
        <w:rPr>
          <w:lang w:eastAsia="zh-CN"/>
        </w:rPr>
        <w:t>.</w:t>
      </w:r>
    </w:p>
    <w:p w14:paraId="11ACDBD3" w14:textId="0803AE0E" w:rsidR="004269D6" w:rsidRDefault="00EE445D" w:rsidP="003D7F35">
      <w:pPr>
        <w:pStyle w:val="a"/>
        <w:rPr>
          <w:lang w:eastAsia="zh-CN"/>
        </w:rPr>
      </w:pPr>
      <w:r w:rsidRPr="0059185D">
        <w:rPr>
          <w:lang w:eastAsia="zh-CN"/>
        </w:rPr>
        <w:t xml:space="preserve">ETSI EN 301 489 – </w:t>
      </w:r>
      <w:r>
        <w:rPr>
          <w:lang w:eastAsia="zh-CN"/>
        </w:rPr>
        <w:t xml:space="preserve">1. </w:t>
      </w:r>
      <w:r w:rsidR="004269D6">
        <w:t>ElectroMagnetic Compatibility (EMC) standard for radio equipment and services; Part 1: Common technical requirements</w:t>
      </w:r>
      <w:r w:rsidR="00D43177">
        <w:t xml:space="preserve">; </w:t>
      </w:r>
      <w:r w:rsidR="00D43177" w:rsidRPr="0059185D">
        <w:rPr>
          <w:lang w:eastAsia="zh-CN"/>
        </w:rPr>
        <w:t>Harmonised Standard covering the essential requirements of article 3.1(b) of the Directive 2014/53/EU</w:t>
      </w:r>
      <w:r w:rsidR="00D43177">
        <w:rPr>
          <w:lang w:eastAsia="zh-CN"/>
        </w:rPr>
        <w:t>.</w:t>
      </w:r>
    </w:p>
    <w:p w14:paraId="1354FB95" w14:textId="1E83A4AB" w:rsidR="003E56D4" w:rsidRDefault="003E56D4" w:rsidP="004269D6">
      <w:pPr>
        <w:pStyle w:val="a"/>
        <w:rPr>
          <w:lang w:eastAsia="zh-CN"/>
        </w:rPr>
      </w:pPr>
      <w:r w:rsidRPr="0059185D">
        <w:rPr>
          <w:lang w:eastAsia="zh-CN"/>
        </w:rPr>
        <w:t>ETSI EN 301 489 – 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5F77E21" w14:textId="77777777" w:rsidR="00116F32" w:rsidRDefault="00116F32" w:rsidP="00116F32">
      <w:pPr>
        <w:pStyle w:val="a"/>
        <w:rPr>
          <w:lang w:eastAsia="zh-CN"/>
        </w:rPr>
      </w:pPr>
      <w:r>
        <w:rPr>
          <w:lang w:eastAsia="zh-CN"/>
        </w:rPr>
        <w:t>ITU-T K.114 : Electromagnetic compatibility requirements and measurement methods for digital cellular mobile communication base station equipment</w:t>
      </w:r>
    </w:p>
    <w:p w14:paraId="3B50EF17" w14:textId="22AE88EA" w:rsidR="00116F32" w:rsidRDefault="00116F32" w:rsidP="00116F32">
      <w:pPr>
        <w:pStyle w:val="a"/>
        <w:rPr>
          <w:lang w:eastAsia="zh-CN"/>
        </w:rPr>
      </w:pPr>
      <w:r>
        <w:rPr>
          <w:lang w:eastAsia="zh-CN"/>
        </w:rPr>
        <w:t>ITU-T K.48 : EMC requirements for telecommunication equipment - Product family Recommendation.</w:t>
      </w:r>
    </w:p>
    <w:p w14:paraId="4A436237" w14:textId="02C1403E" w:rsidR="003E56D4" w:rsidRPr="00820BCC" w:rsidRDefault="00354279" w:rsidP="00B76D33">
      <w:pPr>
        <w:pStyle w:val="a"/>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Electromagnetic compatibility (EMC) - Part 4-3: Testing and measurement techniques - Radiated, radio-frequency, electromagnetic field immunity test</w:t>
      </w:r>
      <w:r>
        <w:rPr>
          <w:color w:val="000000" w:themeColor="text1"/>
          <w:lang w:eastAsia="zh-CN"/>
        </w:rPr>
        <w:t>.</w:t>
      </w:r>
    </w:p>
    <w:p w14:paraId="7B4FB832" w14:textId="77777777" w:rsidR="00820BCC" w:rsidRDefault="00820BCC" w:rsidP="00820BCC">
      <w:pPr>
        <w:pStyle w:val="a"/>
      </w:pPr>
      <w:r>
        <w:t>R4-1707480,   Discussion on RI testing of OTA AAS BS and the consequences for receiver blocking, Ericsson, RAN4-#84.</w:t>
      </w:r>
    </w:p>
    <w:p w14:paraId="4ACA3216" w14:textId="14C8339B" w:rsidR="00820BCC" w:rsidRDefault="00820BCC" w:rsidP="00820BCC">
      <w:pPr>
        <w:pStyle w:val="a"/>
      </w:pPr>
      <w:r>
        <w:t>R4-1710937, Discussion on extended exclusion band for immunity (assuming spatial exclusion). Ericsson.</w:t>
      </w:r>
    </w:p>
    <w:p w14:paraId="16D1632B" w14:textId="26DC5E83" w:rsidR="0059185D" w:rsidRPr="0059185D" w:rsidRDefault="0059185D" w:rsidP="00D72150">
      <w:pPr>
        <w:pStyle w:val="a"/>
        <w:numPr>
          <w:ilvl w:val="0"/>
          <w:numId w:val="0"/>
        </w:numPr>
        <w:ind w:left="360"/>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37DF5" w14:textId="77777777" w:rsidR="001353AE" w:rsidRDefault="001353AE">
      <w:r>
        <w:separator/>
      </w:r>
    </w:p>
  </w:endnote>
  <w:endnote w:type="continuationSeparator" w:id="0">
    <w:p w14:paraId="08FA334D" w14:textId="77777777" w:rsidR="001353AE" w:rsidRDefault="001353AE">
      <w:r>
        <w:continuationSeparator/>
      </w:r>
    </w:p>
  </w:endnote>
  <w:endnote w:type="continuationNotice" w:id="1">
    <w:p w14:paraId="5B6134FA" w14:textId="77777777" w:rsidR="001353AE" w:rsidRDefault="00135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FA141" w14:textId="77777777" w:rsidR="001353AE" w:rsidRDefault="001353AE">
      <w:r>
        <w:separator/>
      </w:r>
    </w:p>
  </w:footnote>
  <w:footnote w:type="continuationSeparator" w:id="0">
    <w:p w14:paraId="477320AE" w14:textId="77777777" w:rsidR="001353AE" w:rsidRDefault="001353AE">
      <w:r>
        <w:continuationSeparator/>
      </w:r>
    </w:p>
  </w:footnote>
  <w:footnote w:type="continuationNotice" w:id="1">
    <w:p w14:paraId="370341CB" w14:textId="77777777" w:rsidR="001353AE" w:rsidRDefault="00135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9C464C"/>
    <w:multiLevelType w:val="hybridMultilevel"/>
    <w:tmpl w:val="45E6F0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1"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E2591"/>
    <w:multiLevelType w:val="hybridMultilevel"/>
    <w:tmpl w:val="B6F43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33"/>
  </w:num>
  <w:num w:numId="4">
    <w:abstractNumId w:val="17"/>
  </w:num>
  <w:num w:numId="5">
    <w:abstractNumId w:val="13"/>
  </w:num>
  <w:num w:numId="6">
    <w:abstractNumId w:val="24"/>
  </w:num>
  <w:num w:numId="7">
    <w:abstractNumId w:val="19"/>
  </w:num>
  <w:num w:numId="8">
    <w:abstractNumId w:val="9"/>
  </w:num>
  <w:num w:numId="9">
    <w:abstractNumId w:val="1"/>
  </w:num>
  <w:num w:numId="10">
    <w:abstractNumId w:val="25"/>
  </w:num>
  <w:num w:numId="11">
    <w:abstractNumId w:val="5"/>
  </w:num>
  <w:num w:numId="12">
    <w:abstractNumId w:val="21"/>
  </w:num>
  <w:num w:numId="13">
    <w:abstractNumId w:val="27"/>
  </w:num>
  <w:num w:numId="14">
    <w:abstractNumId w:val="15"/>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4"/>
  </w:num>
  <w:num w:numId="27">
    <w:abstractNumId w:val="23"/>
  </w:num>
  <w:num w:numId="28">
    <w:abstractNumId w:val="18"/>
  </w:num>
  <w:num w:numId="29">
    <w:abstractNumId w:val="8"/>
  </w:num>
  <w:num w:numId="30">
    <w:abstractNumId w:val="4"/>
  </w:num>
  <w:num w:numId="31">
    <w:abstractNumId w:val="31"/>
  </w:num>
  <w:num w:numId="32">
    <w:abstractNumId w:val="32"/>
  </w:num>
  <w:num w:numId="33">
    <w:abstractNumId w:val="12"/>
  </w:num>
  <w:num w:numId="34">
    <w:abstractNumId w:val="30"/>
  </w:num>
  <w:num w:numId="35">
    <w:abstractNumId w:val="2"/>
  </w:num>
  <w:num w:numId="36">
    <w:abstractNumId w:val="14"/>
  </w:num>
  <w:num w:numId="37">
    <w:abstractNumId w:val="7"/>
  </w:num>
  <w:num w:numId="38">
    <w:abstractNumId w:val="16"/>
  </w:num>
  <w:num w:numId="39">
    <w:abstractNumId w:val="10"/>
  </w:num>
  <w:num w:numId="40">
    <w:abstractNumId w:val="22"/>
  </w:num>
  <w:num w:numId="41">
    <w:abstractNumId w:val="29"/>
  </w:num>
  <w:num w:numId="42">
    <w:abstractNumId w:val="33"/>
  </w:num>
  <w:num w:numId="43">
    <w:abstractNumId w:val="6"/>
  </w:num>
  <w:num w:numId="4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AEA"/>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4B7A"/>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BB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0DC"/>
    <w:rsid w:val="000C016A"/>
    <w:rsid w:val="000C0333"/>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B19"/>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59"/>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6F3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5C5"/>
    <w:rsid w:val="00124740"/>
    <w:rsid w:val="00124BD4"/>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3AE"/>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623A"/>
    <w:rsid w:val="001566F1"/>
    <w:rsid w:val="00156990"/>
    <w:rsid w:val="00156D88"/>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96A"/>
    <w:rsid w:val="001E3A64"/>
    <w:rsid w:val="001E3C3F"/>
    <w:rsid w:val="001E3FE4"/>
    <w:rsid w:val="001E4049"/>
    <w:rsid w:val="001E41F3"/>
    <w:rsid w:val="001E4394"/>
    <w:rsid w:val="001E49C9"/>
    <w:rsid w:val="001E4B40"/>
    <w:rsid w:val="001E4CEC"/>
    <w:rsid w:val="001E4FA2"/>
    <w:rsid w:val="001E5017"/>
    <w:rsid w:val="001E5142"/>
    <w:rsid w:val="001E5238"/>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7B4"/>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97E"/>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37F"/>
    <w:rsid w:val="002425DC"/>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8C0"/>
    <w:rsid w:val="00265E79"/>
    <w:rsid w:val="0026619A"/>
    <w:rsid w:val="002662B7"/>
    <w:rsid w:val="002666BC"/>
    <w:rsid w:val="002666C8"/>
    <w:rsid w:val="00266BC6"/>
    <w:rsid w:val="002671A4"/>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700"/>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867"/>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9D6"/>
    <w:rsid w:val="00426C90"/>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2A6"/>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F74"/>
    <w:rsid w:val="004B2BE7"/>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E99"/>
    <w:rsid w:val="0051305A"/>
    <w:rsid w:val="0051314B"/>
    <w:rsid w:val="00513231"/>
    <w:rsid w:val="0051355E"/>
    <w:rsid w:val="00513786"/>
    <w:rsid w:val="005138D0"/>
    <w:rsid w:val="0051424E"/>
    <w:rsid w:val="005146D5"/>
    <w:rsid w:val="00514C6A"/>
    <w:rsid w:val="00514F3A"/>
    <w:rsid w:val="00515006"/>
    <w:rsid w:val="00515C0F"/>
    <w:rsid w:val="005162F5"/>
    <w:rsid w:val="00516322"/>
    <w:rsid w:val="00516934"/>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09D"/>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57F31"/>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DFC"/>
    <w:rsid w:val="00583027"/>
    <w:rsid w:val="005837AD"/>
    <w:rsid w:val="00583C5E"/>
    <w:rsid w:val="00583CAF"/>
    <w:rsid w:val="005842F7"/>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2E2C"/>
    <w:rsid w:val="0063329B"/>
    <w:rsid w:val="00633A72"/>
    <w:rsid w:val="00633E67"/>
    <w:rsid w:val="0063409E"/>
    <w:rsid w:val="006340A5"/>
    <w:rsid w:val="006346D3"/>
    <w:rsid w:val="00634816"/>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DF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B21"/>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CBB"/>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8A5"/>
    <w:rsid w:val="006B1D1A"/>
    <w:rsid w:val="006B2404"/>
    <w:rsid w:val="006B24BD"/>
    <w:rsid w:val="006B2B79"/>
    <w:rsid w:val="006B3457"/>
    <w:rsid w:val="006B355D"/>
    <w:rsid w:val="006B3C30"/>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4AA3"/>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718"/>
    <w:rsid w:val="0074576D"/>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CD"/>
    <w:rsid w:val="007515EA"/>
    <w:rsid w:val="007518C8"/>
    <w:rsid w:val="00752187"/>
    <w:rsid w:val="00752251"/>
    <w:rsid w:val="00752398"/>
    <w:rsid w:val="00752574"/>
    <w:rsid w:val="007528D0"/>
    <w:rsid w:val="00752DA2"/>
    <w:rsid w:val="00752E7E"/>
    <w:rsid w:val="00753068"/>
    <w:rsid w:val="00753483"/>
    <w:rsid w:val="007534BA"/>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6F6"/>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F6"/>
    <w:rsid w:val="007B3097"/>
    <w:rsid w:val="007B3748"/>
    <w:rsid w:val="007B393F"/>
    <w:rsid w:val="007B39B1"/>
    <w:rsid w:val="007B3BCA"/>
    <w:rsid w:val="007B4924"/>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4BA"/>
    <w:rsid w:val="007D6504"/>
    <w:rsid w:val="007D66D9"/>
    <w:rsid w:val="007D679C"/>
    <w:rsid w:val="007D6C1C"/>
    <w:rsid w:val="007D7103"/>
    <w:rsid w:val="007D7352"/>
    <w:rsid w:val="007D73CC"/>
    <w:rsid w:val="007E07F1"/>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1F53"/>
    <w:rsid w:val="007F221B"/>
    <w:rsid w:val="007F2333"/>
    <w:rsid w:val="007F2CF7"/>
    <w:rsid w:val="007F3307"/>
    <w:rsid w:val="007F3388"/>
    <w:rsid w:val="007F3711"/>
    <w:rsid w:val="007F38D8"/>
    <w:rsid w:val="007F394B"/>
    <w:rsid w:val="007F4085"/>
    <w:rsid w:val="007F47F3"/>
    <w:rsid w:val="007F4BB8"/>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95"/>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0953"/>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4B0"/>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693"/>
    <w:rsid w:val="008647D3"/>
    <w:rsid w:val="008647E0"/>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3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39A"/>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474"/>
    <w:rsid w:val="009A7618"/>
    <w:rsid w:val="009A789A"/>
    <w:rsid w:val="009B036F"/>
    <w:rsid w:val="009B0538"/>
    <w:rsid w:val="009B06A5"/>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DA5"/>
    <w:rsid w:val="009E5F48"/>
    <w:rsid w:val="009E62AB"/>
    <w:rsid w:val="009E698C"/>
    <w:rsid w:val="009E6BF7"/>
    <w:rsid w:val="009E6D83"/>
    <w:rsid w:val="009E73CA"/>
    <w:rsid w:val="009E74EE"/>
    <w:rsid w:val="009E770D"/>
    <w:rsid w:val="009E7A2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D49"/>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4FA9"/>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6B"/>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3C0"/>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24A"/>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0DF0"/>
    <w:rsid w:val="00AF1375"/>
    <w:rsid w:val="00AF1458"/>
    <w:rsid w:val="00AF15E5"/>
    <w:rsid w:val="00AF195D"/>
    <w:rsid w:val="00AF1A08"/>
    <w:rsid w:val="00AF22EF"/>
    <w:rsid w:val="00AF2803"/>
    <w:rsid w:val="00AF2A87"/>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3AB"/>
    <w:rsid w:val="00B00467"/>
    <w:rsid w:val="00B00C7A"/>
    <w:rsid w:val="00B0181C"/>
    <w:rsid w:val="00B0188F"/>
    <w:rsid w:val="00B01ECA"/>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030"/>
    <w:rsid w:val="00B865F6"/>
    <w:rsid w:val="00B86C2F"/>
    <w:rsid w:val="00B87206"/>
    <w:rsid w:val="00B8775F"/>
    <w:rsid w:val="00B90490"/>
    <w:rsid w:val="00B90598"/>
    <w:rsid w:val="00B90AA2"/>
    <w:rsid w:val="00B90D3F"/>
    <w:rsid w:val="00B917A8"/>
    <w:rsid w:val="00B91F00"/>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C3E"/>
    <w:rsid w:val="00BC5123"/>
    <w:rsid w:val="00BC523C"/>
    <w:rsid w:val="00BC5B63"/>
    <w:rsid w:val="00BC6727"/>
    <w:rsid w:val="00BC6E76"/>
    <w:rsid w:val="00BC76B7"/>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C"/>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6056"/>
    <w:rsid w:val="00CD60FC"/>
    <w:rsid w:val="00CD624D"/>
    <w:rsid w:val="00CD673E"/>
    <w:rsid w:val="00CD69B0"/>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CFC"/>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CD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900"/>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29"/>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5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D4B"/>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4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5F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BE"/>
    <w:rsid w:val="00F22586"/>
    <w:rsid w:val="00F22C0C"/>
    <w:rsid w:val="00F22F47"/>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D44"/>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A8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23"/>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05B"/>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91"/>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541578">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2E921-7DBA-4809-B35E-9202577B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9209</TotalTime>
  <Pages>3</Pages>
  <Words>1300</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cp:lastModifiedBy>
  <cp:revision>362</cp:revision>
  <cp:lastPrinted>2018-05-03T08:06:00Z</cp:lastPrinted>
  <dcterms:created xsi:type="dcterms:W3CDTF">2018-05-03T17:33:00Z</dcterms:created>
  <dcterms:modified xsi:type="dcterms:W3CDTF">2018-11-01T19:00:00Z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